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19/060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Tiefbau - Kanalbau - Am Pulverschuppen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2026-0270-66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Kanalbau- und Straßenbauarbeiten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